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8FA14" w14:textId="77777777" w:rsidR="00B432AD" w:rsidRDefault="00B432AD" w:rsidP="00B43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BOSCAWYN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17EB691" w14:textId="77777777" w:rsidR="00B432AD" w:rsidRDefault="00B432AD" w:rsidP="00B43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St.Guryan</w:t>
      </w:r>
      <w:proofErr w:type="spellEnd"/>
      <w:proofErr w:type="gramEnd"/>
      <w:r>
        <w:rPr>
          <w:rFonts w:ascii="Times New Roman" w:hAnsi="Times New Roman" w:cs="Times New Roman"/>
        </w:rPr>
        <w:t>, Cornwall. Merchant.</w:t>
      </w:r>
    </w:p>
    <w:p w14:paraId="052EC8B3" w14:textId="77777777" w:rsidR="00B432AD" w:rsidRDefault="00B432AD" w:rsidP="00B432AD">
      <w:pPr>
        <w:rPr>
          <w:rFonts w:ascii="Times New Roman" w:hAnsi="Times New Roman" w:cs="Times New Roman"/>
        </w:rPr>
      </w:pPr>
    </w:p>
    <w:p w14:paraId="6ED61D58" w14:textId="77777777" w:rsidR="00B432AD" w:rsidRDefault="00B432AD" w:rsidP="00B432AD">
      <w:pPr>
        <w:rPr>
          <w:rFonts w:ascii="Times New Roman" w:hAnsi="Times New Roman" w:cs="Times New Roman"/>
        </w:rPr>
      </w:pPr>
    </w:p>
    <w:p w14:paraId="27309A27" w14:textId="669C56FD" w:rsidR="00B432AD" w:rsidRDefault="00B432AD" w:rsidP="00B43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Knolles</w:t>
      </w:r>
      <w:proofErr w:type="spellEnd"/>
      <w:r>
        <w:rPr>
          <w:rFonts w:ascii="Times New Roman" w:hAnsi="Times New Roman" w:cs="Times New Roman"/>
        </w:rPr>
        <w:t>, clerk(q.v.), brought a plaint of debt against him.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E969447" w14:textId="77777777" w:rsidR="00B432AD" w:rsidRDefault="00B432AD" w:rsidP="00B432AD">
      <w:pPr>
        <w:rPr>
          <w:rFonts w:ascii="Times New Roman" w:hAnsi="Times New Roman" w:cs="Times New Roman"/>
        </w:rPr>
      </w:pPr>
    </w:p>
    <w:p w14:paraId="41C30D8F" w14:textId="77777777" w:rsidR="00B432AD" w:rsidRDefault="00B432AD" w:rsidP="00B432AD">
      <w:pPr>
        <w:rPr>
          <w:rFonts w:ascii="Times New Roman" w:hAnsi="Times New Roman" w:cs="Times New Roman"/>
        </w:rPr>
      </w:pPr>
    </w:p>
    <w:p w14:paraId="72EBEF67" w14:textId="77777777" w:rsidR="00B432AD" w:rsidRDefault="00B432AD" w:rsidP="00B43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2018</w:t>
      </w:r>
    </w:p>
    <w:p w14:paraId="520855A9" w14:textId="77777777" w:rsidR="006B2F86" w:rsidRPr="00E71FC3" w:rsidRDefault="00B432A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6908D" w14:textId="77777777" w:rsidR="00B432AD" w:rsidRDefault="00B432AD" w:rsidP="00E71FC3">
      <w:r>
        <w:separator/>
      </w:r>
    </w:p>
  </w:endnote>
  <w:endnote w:type="continuationSeparator" w:id="0">
    <w:p w14:paraId="0AC20BBF" w14:textId="77777777" w:rsidR="00B432AD" w:rsidRDefault="00B432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2BB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F78" w14:textId="77777777" w:rsidR="00B432AD" w:rsidRDefault="00B432AD" w:rsidP="00E71FC3">
      <w:r>
        <w:separator/>
      </w:r>
    </w:p>
  </w:footnote>
  <w:footnote w:type="continuationSeparator" w:id="0">
    <w:p w14:paraId="00CC28D7" w14:textId="77777777" w:rsidR="00B432AD" w:rsidRDefault="00B432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2AD"/>
    <w:rsid w:val="001A7C09"/>
    <w:rsid w:val="00577BD5"/>
    <w:rsid w:val="00656CBA"/>
    <w:rsid w:val="006A1F77"/>
    <w:rsid w:val="00733BE7"/>
    <w:rsid w:val="00AB52E8"/>
    <w:rsid w:val="00B16D3F"/>
    <w:rsid w:val="00B432A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C559A"/>
  <w15:chartTrackingRefBased/>
  <w15:docId w15:val="{E4916022-02D4-46C1-B737-28937F1B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32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43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2018-03-08T22:20:00Z</dcterms:created>
  <dcterms:modified xsi:type="dcterms:W3CDTF">2018-03-08T22:20:00Z</dcterms:modified>
</cp:coreProperties>
</file>